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19022986" w:rsidR="001E3E65" w:rsidRPr="00B2573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357613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BA50FA" w:rsidRPr="00BA50FA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R2-2010587</w:t>
      </w:r>
    </w:p>
    <w:p w14:paraId="6AD66C79" w14:textId="55CE70A6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E32DE3">
        <w:rPr>
          <w:b/>
          <w:noProof/>
          <w:sz w:val="24"/>
        </w:rPr>
        <w:t>Nov</w:t>
      </w:r>
      <w:r w:rsidR="00E32DE3">
        <w:rPr>
          <w:rFonts w:eastAsia="SimSun" w:cs="Arial"/>
          <w:b/>
          <w:sz w:val="24"/>
          <w:lang w:val="de-DE" w:eastAsia="zh-CN"/>
        </w:rPr>
        <w:t xml:space="preserve"> 2</w:t>
      </w:r>
      <w:r w:rsidR="00264F05">
        <w:rPr>
          <w:rFonts w:eastAsia="SimSun" w:cs="Arial"/>
          <w:b/>
          <w:sz w:val="24"/>
          <w:lang w:val="de-DE" w:eastAsia="zh-CN"/>
        </w:rPr>
        <w:t xml:space="preserve">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E32DE3">
        <w:rPr>
          <w:rFonts w:eastAsia="SimSun" w:cs="Arial"/>
          <w:b/>
          <w:sz w:val="24"/>
          <w:lang w:val="de-DE" w:eastAsia="zh-CN"/>
        </w:rPr>
        <w:t>Nov 13</w:t>
      </w:r>
      <w:r w:rsidR="00285C20">
        <w:rPr>
          <w:rFonts w:eastAsia="SimSun" w:cs="Arial"/>
          <w:b/>
          <w:sz w:val="24"/>
          <w:lang w:val="de-DE" w:eastAsia="zh-CN"/>
        </w:rPr>
        <w:t xml:space="preserve">, </w:t>
      </w:r>
      <w:r w:rsidR="00264F05" w:rsidRPr="001065F9">
        <w:rPr>
          <w:rFonts w:eastAsia="SimSun" w:cs="Arial"/>
          <w:b/>
          <w:sz w:val="24"/>
          <w:lang w:val="de-DE" w:eastAsia="zh-CN"/>
        </w:rPr>
        <w:t>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1E469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</w:t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15.3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E32DE3" w:rsidRPr="005159D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5281029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DE05BB">
        <w:rPr>
          <w:rFonts w:ascii="Arial" w:hAnsi="Arial" w:cs="Arial"/>
          <w:b/>
          <w:noProof/>
          <w:sz w:val="28"/>
          <w:szCs w:val="28"/>
          <w:lang w:val="en-US"/>
        </w:rPr>
        <w:t>Power efficient resou</w:t>
      </w:r>
      <w:r w:rsidR="00D62F1C">
        <w:rPr>
          <w:rFonts w:ascii="Arial" w:hAnsi="Arial" w:cs="Arial"/>
          <w:b/>
          <w:noProof/>
          <w:sz w:val="28"/>
          <w:szCs w:val="28"/>
          <w:lang w:val="en-US"/>
        </w:rPr>
        <w:t>r</w:t>
      </w:r>
      <w:r w:rsidR="00DE05BB">
        <w:rPr>
          <w:rFonts w:ascii="Arial" w:hAnsi="Arial" w:cs="Arial"/>
          <w:b/>
          <w:noProof/>
          <w:sz w:val="28"/>
          <w:szCs w:val="28"/>
          <w:lang w:val="en-US"/>
        </w:rPr>
        <w:t xml:space="preserve">ce </w:t>
      </w:r>
      <w:r w:rsidR="00390989">
        <w:rPr>
          <w:rFonts w:ascii="Arial" w:hAnsi="Arial" w:cs="Arial"/>
          <w:b/>
          <w:noProof/>
          <w:sz w:val="28"/>
          <w:szCs w:val="28"/>
          <w:lang w:val="en-US"/>
        </w:rPr>
        <w:t>allocation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304410A0" w:rsidR="00987470" w:rsidRPr="00B23D4B" w:rsidRDefault="00285C20" w:rsidP="00987470">
      <w:pPr>
        <w:rPr>
          <w:lang w:eastAsia="ko-KR"/>
        </w:rPr>
      </w:pPr>
      <w:r w:rsidRPr="00B23D4B">
        <w:rPr>
          <w:lang w:eastAsia="ko-KR"/>
        </w:rPr>
        <w:t xml:space="preserve">In Rel-17, RAN2 decided to </w:t>
      </w:r>
      <w:r w:rsidR="00E32DE3">
        <w:rPr>
          <w:lang w:eastAsia="ko-KR"/>
        </w:rPr>
        <w:t xml:space="preserve">enhance NR </w:t>
      </w:r>
      <w:proofErr w:type="spellStart"/>
      <w:r w:rsidRPr="00B23D4B">
        <w:rPr>
          <w:lang w:eastAsia="ko-KR"/>
        </w:rPr>
        <w:t>sidelink</w:t>
      </w:r>
      <w:proofErr w:type="spellEnd"/>
      <w:r w:rsidR="00E32DE3">
        <w:rPr>
          <w:lang w:eastAsia="ko-KR"/>
        </w:rPr>
        <w:t xml:space="preserve"> for V2X</w:t>
      </w:r>
      <w:r w:rsidRPr="00B23D4B">
        <w:rPr>
          <w:lang w:eastAsia="ko-KR"/>
        </w:rPr>
        <w:t xml:space="preserve">. According to the </w:t>
      </w:r>
      <w:r w:rsidR="00E32DE3">
        <w:rPr>
          <w:lang w:eastAsia="ko-KR"/>
        </w:rPr>
        <w:t>W</w:t>
      </w:r>
      <w:r w:rsidRPr="00B23D4B">
        <w:rPr>
          <w:lang w:eastAsia="ko-KR"/>
        </w:rPr>
        <w:t>ID [1], the specific objectives are below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5C20" w14:paraId="42352F4C" w14:textId="77777777" w:rsidTr="00285C20">
        <w:tc>
          <w:tcPr>
            <w:tcW w:w="9631" w:type="dxa"/>
          </w:tcPr>
          <w:p w14:paraId="00545EFF" w14:textId="77777777" w:rsidR="00E32DE3" w:rsidRDefault="00E32DE3" w:rsidP="00E32D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proofErr w:type="spellStart"/>
            <w:r w:rsidRPr="004308D1">
              <w:rPr>
                <w:lang w:eastAsia="ko-KR"/>
              </w:rPr>
              <w:t>Sidelink</w:t>
            </w:r>
            <w:proofErr w:type="spellEnd"/>
            <w:r w:rsidRPr="004308D1">
              <w:rPr>
                <w:lang w:eastAsia="ko-KR"/>
              </w:rPr>
              <w:t xml:space="preserve">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14:paraId="3FCD0313" w14:textId="77777777" w:rsidR="00E32DE3" w:rsidRDefault="00E32DE3" w:rsidP="00E32DE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14:paraId="36FBD0B6" w14:textId="77777777" w:rsidR="00E32DE3" w:rsidRDefault="00E32DE3" w:rsidP="00E32DE3">
            <w:pPr>
              <w:rPr>
                <w:lang w:eastAsia="ko-KR"/>
              </w:rPr>
            </w:pPr>
            <w:r w:rsidRPr="005159D4">
              <w:rPr>
                <w:shd w:val="clear" w:color="auto" w:fill="D9D9D9" w:themeFill="background1" w:themeFillShade="D9"/>
                <w:lang w:eastAsia="ko-KR"/>
              </w:rPr>
              <w:t>2. Resource allocation enhancement:</w:t>
            </w:r>
          </w:p>
          <w:p w14:paraId="7582B20D" w14:textId="77777777" w:rsidR="00E32DE3" w:rsidRDefault="00E32DE3" w:rsidP="001538E5">
            <w:pPr>
              <w:numPr>
                <w:ilvl w:val="0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31F5980E" w14:textId="77777777" w:rsidR="00E32DE3" w:rsidRDefault="00E32DE3" w:rsidP="001538E5">
            <w:pPr>
              <w:numPr>
                <w:ilvl w:val="1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14:paraId="35D72A54" w14:textId="77777777" w:rsidR="00E32DE3" w:rsidRPr="007F6E5F" w:rsidRDefault="00E32DE3" w:rsidP="001538E5">
            <w:pPr>
              <w:numPr>
                <w:ilvl w:val="1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1A7F98CF" w14:textId="77777777" w:rsidR="00E32DE3" w:rsidRPr="008779C3" w:rsidRDefault="00E32DE3" w:rsidP="008779C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8779C3">
              <w:rPr>
                <w:lang w:eastAsia="ko-KR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2C15EAD5" w14:textId="77777777" w:rsidR="00E32DE3" w:rsidRPr="008779C3" w:rsidRDefault="00E32DE3" w:rsidP="008779C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8779C3">
              <w:rPr>
                <w:lang w:eastAsia="ko-KR"/>
              </w:rPr>
              <w:t>Inter-UE coordination with the following until RAN#90.</w:t>
            </w:r>
          </w:p>
          <w:p w14:paraId="5FDEB89B" w14:textId="77777777" w:rsidR="00E32DE3" w:rsidRPr="008779C3" w:rsidRDefault="00E32DE3" w:rsidP="008779C3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8779C3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E5CFA3B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4FF8A72A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1131C84F" w14:textId="77777777" w:rsidR="00E32DE3" w:rsidRPr="007F6E5F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[RAN#89].</w:t>
            </w:r>
          </w:p>
          <w:p w14:paraId="3DDE2E34" w14:textId="77777777" w:rsidR="00E32DE3" w:rsidRPr="007F6E5F" w:rsidRDefault="00E32DE3" w:rsidP="00E32DE3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DRX for broadcast, </w:t>
            </w:r>
            <w:proofErr w:type="spellStart"/>
            <w:r w:rsidRPr="007F6E5F">
              <w:rPr>
                <w:lang w:eastAsia="ko-KR"/>
              </w:rPr>
              <w:t>groupcast</w:t>
            </w:r>
            <w:proofErr w:type="spellEnd"/>
            <w:r w:rsidRPr="007F6E5F">
              <w:rPr>
                <w:lang w:eastAsia="ko-KR"/>
              </w:rPr>
              <w:t>, and unicast [RAN2]</w:t>
            </w:r>
          </w:p>
          <w:p w14:paraId="0F9F60E1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Define on- and off-durations in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and specify the corresponding</w:t>
            </w:r>
            <w:r>
              <w:rPr>
                <w:lang w:eastAsia="ko-KR"/>
              </w:rPr>
              <w:t xml:space="preserve"> UE procedure</w:t>
            </w:r>
          </w:p>
          <w:p w14:paraId="70543F00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among the UEs communicating with each other</w:t>
            </w:r>
          </w:p>
          <w:p w14:paraId="6B01C3BB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with </w:t>
            </w:r>
            <w:proofErr w:type="spellStart"/>
            <w:r w:rsidRPr="00EE65B4">
              <w:rPr>
                <w:lang w:eastAsia="ko-KR"/>
              </w:rPr>
              <w:t>Uu</w:t>
            </w:r>
            <w:proofErr w:type="spellEnd"/>
            <w:r w:rsidRPr="00EE65B4">
              <w:rPr>
                <w:lang w:eastAsia="ko-KR"/>
              </w:rPr>
              <w:t xml:space="preserve"> DRX wake-up time in an in-coverage UE</w:t>
            </w:r>
          </w:p>
          <w:p w14:paraId="3DBEC9F4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14:paraId="5B567A91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should ensure coexistence between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interface in the same and adjacent channels in licensed spectrum.</w:t>
            </w:r>
          </w:p>
          <w:p w14:paraId="1FA90038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14:paraId="317A1B44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5. Define mechanism to ensure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14:paraId="3474DF03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14:paraId="029C51BB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6. UE </w:t>
            </w:r>
            <w:proofErr w:type="spellStart"/>
            <w:r>
              <w:rPr>
                <w:lang w:eastAsia="ko-KR"/>
              </w:rPr>
              <w:t>Tx</w:t>
            </w:r>
            <w:proofErr w:type="spellEnd"/>
            <w:r>
              <w:rPr>
                <w:lang w:eastAsia="ko-KR"/>
              </w:rPr>
              <w:t xml:space="preserve">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14:paraId="0B5B2207" w14:textId="52E62B37" w:rsidR="00285C20" w:rsidRPr="001141D3" w:rsidRDefault="00E32DE3" w:rsidP="005159D4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UE RRM core requirement </w:t>
            </w:r>
            <w:r w:rsidRPr="00910B61">
              <w:rPr>
                <w:lang w:eastAsia="ko-KR"/>
              </w:rPr>
              <w:t xml:space="preserve">for the new features introduced in this WI </w:t>
            </w:r>
            <w:r>
              <w:rPr>
                <w:lang w:eastAsia="ko-KR"/>
              </w:rPr>
              <w:t>[RAN4]</w:t>
            </w:r>
          </w:p>
        </w:tc>
      </w:tr>
    </w:tbl>
    <w:p w14:paraId="098FCF60" w14:textId="77777777" w:rsidR="0019538A" w:rsidRDefault="0019538A" w:rsidP="00987470">
      <w:pPr>
        <w:rPr>
          <w:lang w:eastAsia="ko-KR"/>
        </w:rPr>
      </w:pPr>
    </w:p>
    <w:p w14:paraId="16714745" w14:textId="524C7F91" w:rsidR="008779C3" w:rsidRPr="00264F05" w:rsidRDefault="00E6599F" w:rsidP="0098747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</w:t>
      </w:r>
      <w:r>
        <w:rPr>
          <w:lang w:val="en-US" w:eastAsia="ko-KR"/>
        </w:rPr>
        <w:t>investigate</w:t>
      </w:r>
      <w:r w:rsidR="008779C3">
        <w:rPr>
          <w:rFonts w:hint="eastAsia"/>
          <w:lang w:val="en-US" w:eastAsia="ko-KR"/>
        </w:rPr>
        <w:t xml:space="preserve"> resource allocation how </w:t>
      </w:r>
      <w:r w:rsidR="008779C3">
        <w:rPr>
          <w:lang w:eastAsia="ko-KR"/>
        </w:rPr>
        <w:t>to reduce power consumption for mode 2 UEs</w:t>
      </w:r>
    </w:p>
    <w:p w14:paraId="2894BCE7" w14:textId="6D1FBE82" w:rsidR="001538E5" w:rsidRDefault="00F21060" w:rsidP="001538E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lang w:val="en-US"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26271801" w14:textId="3E7D4C3D" w:rsidR="005D79BB" w:rsidRPr="0019538A" w:rsidRDefault="005D79BB" w:rsidP="005D79BB">
      <w:pPr>
        <w:rPr>
          <w:lang w:eastAsia="ko-KR"/>
        </w:rPr>
      </w:pPr>
      <w:r>
        <w:rPr>
          <w:rFonts w:hint="eastAsia"/>
          <w:lang w:val="en-US" w:eastAsia="ko-KR"/>
        </w:rPr>
        <w:t xml:space="preserve">According to the </w:t>
      </w:r>
      <w:r>
        <w:rPr>
          <w:lang w:val="en-US" w:eastAsia="ko-KR"/>
        </w:rPr>
        <w:t xml:space="preserve">WID [1] describes that </w:t>
      </w:r>
      <w:r>
        <w:rPr>
          <w:lang w:eastAsia="ko-KR"/>
        </w:rPr>
        <w:t xml:space="preserve">baseline is to introduce the principle of Rel-14 LTE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random resource selection and partial sensing to Rel-16 NR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resource allocation mode 2.</w:t>
      </w:r>
      <w:r w:rsidR="007A384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RAN2 </w:t>
      </w:r>
      <w:r w:rsidR="007A384E">
        <w:rPr>
          <w:lang w:eastAsia="ko-KR"/>
        </w:rPr>
        <w:t>should</w:t>
      </w:r>
      <w:r>
        <w:rPr>
          <w:lang w:eastAsia="ko-KR"/>
        </w:rPr>
        <w:t xml:space="preserve"> revisit the LTE Rel-14 agreement</w:t>
      </w:r>
      <w:r w:rsidR="007C3A46">
        <w:rPr>
          <w:lang w:eastAsia="ko-KR"/>
        </w:rPr>
        <w:t>s</w:t>
      </w:r>
      <w:r>
        <w:rPr>
          <w:lang w:eastAsia="ko-KR"/>
        </w:rPr>
        <w:t xml:space="preserve"> for </w:t>
      </w:r>
      <w:r w:rsidR="007C3A46">
        <w:rPr>
          <w:lang w:eastAsia="ko-KR"/>
        </w:rPr>
        <w:t>resource allocation</w:t>
      </w:r>
      <w:r>
        <w:rPr>
          <w:lang w:eastAsia="ko-KR"/>
        </w:rPr>
        <w:t>. These agreements were made in the RAN2#97</w:t>
      </w:r>
      <w:r w:rsidR="0019538A">
        <w:rPr>
          <w:lang w:eastAsia="ko-KR"/>
        </w:rPr>
        <w:t xml:space="preserve"> meeting</w:t>
      </w:r>
      <w:r>
        <w:rPr>
          <w:lang w:eastAsia="ko-KR"/>
        </w:rPr>
        <w:t xml:space="preserve"> [2]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79BB" w14:paraId="7E162722" w14:textId="77777777" w:rsidTr="005D79BB">
        <w:tc>
          <w:tcPr>
            <w:tcW w:w="9631" w:type="dxa"/>
          </w:tcPr>
          <w:p w14:paraId="32E83CF6" w14:textId="77777777" w:rsidR="005D79BB" w:rsidRPr="00BA369B" w:rsidRDefault="005D79BB" w:rsidP="005D79BB">
            <w:pPr>
              <w:rPr>
                <w:b/>
              </w:rPr>
            </w:pPr>
            <w:r>
              <w:rPr>
                <w:b/>
              </w:rPr>
              <w:t>Agreement</w:t>
            </w:r>
            <w:r w:rsidRPr="00BA369B">
              <w:rPr>
                <w:b/>
              </w:rPr>
              <w:t>:</w:t>
            </w:r>
          </w:p>
          <w:p w14:paraId="12777BB7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proofErr w:type="spellStart"/>
            <w:proofErr w:type="gramStart"/>
            <w:r>
              <w:t>eNB</w:t>
            </w:r>
            <w:proofErr w:type="spellEnd"/>
            <w:proofErr w:type="gramEnd"/>
            <w:r>
              <w:t xml:space="preserve"> may provide resource pool configuration for P2V in broadcast/dedicated signalling. Whether this pool configuration points to same physical resources as V2V pool or not is </w:t>
            </w:r>
            <w:proofErr w:type="spellStart"/>
            <w:r>
              <w:t>eNB</w:t>
            </w:r>
            <w:proofErr w:type="spellEnd"/>
            <w:r>
              <w:t xml:space="preserve"> choice</w:t>
            </w:r>
          </w:p>
          <w:p w14:paraId="0CD1E6DD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>
              <w:t>More than one permissions which to enable “random selection”, “partial sensing”, or “either random selection or partial sensing” can be configured to associated with a P2V resource pool</w:t>
            </w:r>
          </w:p>
          <w:p w14:paraId="6B92556B" w14:textId="77777777" w:rsidR="005D79BB" w:rsidRPr="0000764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>
              <w:t>O</w:t>
            </w:r>
            <w:r w:rsidRPr="001E4676">
              <w:t xml:space="preserve">ne or more resource pools are allowed to be configured for P2V transmission, depends on </w:t>
            </w:r>
            <w:proofErr w:type="spellStart"/>
            <w:r w:rsidRPr="001E4676">
              <w:t>eNB</w:t>
            </w:r>
            <w:proofErr w:type="spellEnd"/>
            <w:r w:rsidRPr="001E4676">
              <w:t xml:space="preserve"> implementation</w:t>
            </w:r>
            <w:r>
              <w:t xml:space="preserve">.  If the </w:t>
            </w:r>
            <w:proofErr w:type="spellStart"/>
            <w:r>
              <w:t>eNB</w:t>
            </w:r>
            <w:proofErr w:type="spellEnd"/>
            <w:r>
              <w:t xml:space="preserve"> doesn’t provide a random selection pool then UEs that only support random selection cannot perform V2P.  </w:t>
            </w:r>
          </w:p>
          <w:p w14:paraId="67E3DF5B" w14:textId="77777777" w:rsidR="005D79BB" w:rsidRPr="00540669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 xml:space="preserve">One or more resource pools are allowed to be configured for P2V transmission, depends on </w:t>
            </w:r>
            <w:proofErr w:type="spellStart"/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>eNB</w:t>
            </w:r>
            <w:proofErr w:type="spellEnd"/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 xml:space="preserve"> implementation. </w:t>
            </w:r>
          </w:p>
          <w:p w14:paraId="2BFC9F12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 w:rsidRPr="003A4ABF">
              <w:t xml:space="preserve">One or multiple resource pools may be configured in dedicated RRC </w:t>
            </w:r>
            <w:proofErr w:type="spellStart"/>
            <w:r w:rsidRPr="003A4ABF">
              <w:t>signaling</w:t>
            </w:r>
            <w:proofErr w:type="spellEnd"/>
            <w:r w:rsidRPr="003A4ABF">
              <w:t xml:space="preserve">, depending on </w:t>
            </w:r>
            <w:proofErr w:type="spellStart"/>
            <w:r w:rsidRPr="003A4ABF">
              <w:t>eNB</w:t>
            </w:r>
            <w:proofErr w:type="spellEnd"/>
            <w:r w:rsidRPr="003A4ABF">
              <w:t xml:space="preserve"> implementation</w:t>
            </w:r>
          </w:p>
          <w:p w14:paraId="156F366E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 w:rsidRPr="003A4ABF">
              <w:t>P2V resource pool configuration is a separate IE from V2V pool configuration, which may contain both shared resource and/or dedicated resource information</w:t>
            </w:r>
          </w:p>
          <w:p w14:paraId="6687D8F9" w14:textId="77777777" w:rsidR="005D79BB" w:rsidRPr="0000764B" w:rsidRDefault="005D79BB" w:rsidP="005D79BB">
            <w:pPr>
              <w:numPr>
                <w:ilvl w:val="0"/>
                <w:numId w:val="37"/>
              </w:numPr>
              <w:spacing w:before="40" w:after="0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 xml:space="preserve">It is not mandatory for P-UEs to support zone-based resource selection.  The UE reports whether it supports zone-based resource selection.  </w:t>
            </w:r>
            <w:r>
              <w:rPr>
                <w:rFonts w:eastAsia="SimSun"/>
                <w:kern w:val="2"/>
                <w:szCs w:val="22"/>
                <w:lang w:val="en-US" w:eastAsia="zh-CN"/>
              </w:rPr>
              <w:t xml:space="preserve">This is reported in UE capability.  </w:t>
            </w:r>
          </w:p>
          <w:p w14:paraId="049BBF72" w14:textId="77777777" w:rsidR="005D79BB" w:rsidRPr="0000764B" w:rsidRDefault="005D79BB" w:rsidP="005D79BB">
            <w:pPr>
              <w:numPr>
                <w:ilvl w:val="0"/>
                <w:numId w:val="37"/>
              </w:numPr>
              <w:spacing w:before="40" w:after="0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 xml:space="preserve">Zone-based configuration cannot be configured for P2V resource in broadcast </w:t>
            </w:r>
            <w:proofErr w:type="spellStart"/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>signalling</w:t>
            </w:r>
            <w:proofErr w:type="spellEnd"/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>.</w:t>
            </w:r>
          </w:p>
          <w:p w14:paraId="660C3CF9" w14:textId="77777777" w:rsidR="005D79BB" w:rsidRPr="0000764B" w:rsidRDefault="005D79BB" w:rsidP="005D79BB">
            <w:pPr>
              <w:numPr>
                <w:ilvl w:val="0"/>
                <w:numId w:val="37"/>
              </w:numPr>
              <w:spacing w:before="40" w:after="0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0764B">
              <w:rPr>
                <w:rFonts w:eastAsia="SimSun"/>
                <w:kern w:val="2"/>
                <w:szCs w:val="22"/>
                <w:lang w:val="en-US" w:eastAsia="zh-CN"/>
              </w:rPr>
              <w:t xml:space="preserve">If the UE supports zone-based resource selection, the network can provide zone-based configuration if it would like.  </w:t>
            </w:r>
          </w:p>
          <w:p w14:paraId="7E8BFE03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 w:rsidRPr="00EE5F84">
              <w:t>For P-UEs configured to allow “either random selection or partial sensing”, then it is up to UE implementation to select a resource selection method if there exist transmission resource pool(s) in which both methods are permitted</w:t>
            </w:r>
          </w:p>
          <w:p w14:paraId="5B9CA5F6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 w:rsidRPr="00EE5F84">
              <w:t xml:space="preserve">There is no need for including resource selection method in P-UE </w:t>
            </w:r>
            <w:proofErr w:type="spellStart"/>
            <w:r w:rsidRPr="00EE5F84">
              <w:t>SidelinkUEinformaiton</w:t>
            </w:r>
            <w:proofErr w:type="spellEnd"/>
            <w:r w:rsidRPr="00EE5F84">
              <w:t xml:space="preserve"> message to </w:t>
            </w:r>
            <w:proofErr w:type="spellStart"/>
            <w:r w:rsidRPr="00EE5F84">
              <w:t>eNB</w:t>
            </w:r>
            <w:proofErr w:type="spellEnd"/>
            <w:r w:rsidRPr="00EE5F84">
              <w:t>, because P-UE has already indicated this in UE Capability</w:t>
            </w:r>
          </w:p>
          <w:p w14:paraId="2397A55C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>
              <w:t>UEs (P2V and V2V)</w:t>
            </w:r>
            <w:r w:rsidRPr="00540669">
              <w:t xml:space="preserve"> shall only use random selection in exceptional pool</w:t>
            </w:r>
          </w:p>
          <w:p w14:paraId="0BAF8FD8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>
              <w:t xml:space="preserve">If the UE is configured to do partial sensing only the UE should use partial sensing that pool (e.g. the UE is not allowed to </w:t>
            </w:r>
            <w:r w:rsidRPr="0000764B">
              <w:t xml:space="preserve">do </w:t>
            </w:r>
            <w:r>
              <w:t xml:space="preserve">random selection).  </w:t>
            </w:r>
          </w:p>
          <w:p w14:paraId="25D7D045" w14:textId="77777777" w:rsid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>
              <w:t>As a baseline, for power saving can be achieved by UE implementation and upper layer mechanisms.</w:t>
            </w:r>
          </w:p>
          <w:p w14:paraId="45DE5957" w14:textId="635DA03C" w:rsidR="005D79BB" w:rsidRPr="005D79BB" w:rsidRDefault="005D79BB" w:rsidP="005D79BB">
            <w:pPr>
              <w:numPr>
                <w:ilvl w:val="0"/>
                <w:numId w:val="37"/>
              </w:numPr>
              <w:spacing w:before="40" w:after="0"/>
            </w:pPr>
            <w:r>
              <w:t xml:space="preserve">P-UEs do not performs CBR measurement.  </w:t>
            </w:r>
            <w:r w:rsidRPr="00737E19">
              <w:t xml:space="preserve">The configuration parameters </w:t>
            </w:r>
            <w:r>
              <w:t xml:space="preserve">can be dynamically provided to the UE via </w:t>
            </w:r>
            <w:proofErr w:type="spellStart"/>
            <w:r>
              <w:t>eNB</w:t>
            </w:r>
            <w:proofErr w:type="spellEnd"/>
            <w:r>
              <w:t xml:space="preserve"> RRC </w:t>
            </w:r>
            <w:proofErr w:type="spellStart"/>
            <w:r>
              <w:t>signaling</w:t>
            </w:r>
            <w:proofErr w:type="spellEnd"/>
            <w:r>
              <w:t>.  FFS whether a CBR value or the full parameters are provided.  FFS whether it is dedicated/broadcast or both.</w:t>
            </w:r>
          </w:p>
        </w:tc>
      </w:tr>
    </w:tbl>
    <w:p w14:paraId="75DC8433" w14:textId="77777777" w:rsidR="001538E5" w:rsidRDefault="001538E5" w:rsidP="001538E5">
      <w:pPr>
        <w:rPr>
          <w:lang w:val="en-US" w:eastAsia="ko-KR"/>
        </w:rPr>
      </w:pPr>
    </w:p>
    <w:p w14:paraId="44E0015F" w14:textId="77777777" w:rsidR="005D79BB" w:rsidRPr="001538E5" w:rsidRDefault="005D79BB" w:rsidP="001538E5">
      <w:pPr>
        <w:rPr>
          <w:lang w:val="en-US" w:eastAsia="ko-KR"/>
        </w:rPr>
      </w:pPr>
    </w:p>
    <w:p w14:paraId="647E8E86" w14:textId="77777777" w:rsidR="00D5478B" w:rsidRDefault="00D5478B" w:rsidP="005159D4">
      <w:pPr>
        <w:spacing w:after="0"/>
        <w:jc w:val="both"/>
        <w:rPr>
          <w:iCs/>
        </w:rPr>
      </w:pPr>
    </w:p>
    <w:p w14:paraId="7A54CE04" w14:textId="77777777" w:rsidR="007A384E" w:rsidRDefault="007A384E">
      <w:pPr>
        <w:spacing w:after="0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/>
          <w:iCs/>
          <w:sz w:val="28"/>
          <w:lang w:eastAsia="ko-KR"/>
        </w:rPr>
        <w:br w:type="page"/>
      </w:r>
    </w:p>
    <w:p w14:paraId="735C8F0A" w14:textId="67E29401" w:rsidR="003E2A41" w:rsidRDefault="003E2A41" w:rsidP="003E2A41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 w:hint="eastAsia"/>
          <w:iCs/>
          <w:sz w:val="28"/>
          <w:lang w:eastAsia="ko-KR"/>
        </w:rPr>
        <w:lastRenderedPageBreak/>
        <w:t>2.</w:t>
      </w:r>
      <w:r>
        <w:rPr>
          <w:rFonts w:ascii="Arial" w:hAnsi="Arial" w:cs="Arial"/>
          <w:iCs/>
          <w:sz w:val="28"/>
          <w:lang w:eastAsia="ko-KR"/>
        </w:rPr>
        <w:t>1</w:t>
      </w:r>
      <w:r>
        <w:rPr>
          <w:rFonts w:ascii="Arial" w:hAnsi="Arial" w:cs="Arial" w:hint="eastAsia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Separation of P-UE and V-UE</w:t>
      </w:r>
    </w:p>
    <w:p w14:paraId="3E5DEAA7" w14:textId="0E27DE5D" w:rsidR="003D4338" w:rsidRDefault="007C3A46" w:rsidP="005159D4">
      <w:pPr>
        <w:spacing w:after="0"/>
        <w:jc w:val="both"/>
        <w:rPr>
          <w:lang w:eastAsia="ko-KR"/>
        </w:rPr>
      </w:pPr>
      <w:r>
        <w:rPr>
          <w:rFonts w:hint="eastAsia"/>
          <w:iCs/>
          <w:lang w:eastAsia="ko-KR"/>
        </w:rPr>
        <w:t xml:space="preserve">To reuse </w:t>
      </w:r>
      <w:r>
        <w:rPr>
          <w:iCs/>
          <w:lang w:eastAsia="ko-KR"/>
        </w:rPr>
        <w:t xml:space="preserve">the principle of </w:t>
      </w:r>
      <w:r>
        <w:rPr>
          <w:lang w:eastAsia="ko-KR"/>
        </w:rPr>
        <w:t xml:space="preserve">Rel-14 LTE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, </w:t>
      </w:r>
      <w:r w:rsidR="00EA0838">
        <w:rPr>
          <w:lang w:eastAsia="ko-KR"/>
        </w:rPr>
        <w:t xml:space="preserve">first of all, </w:t>
      </w:r>
      <w:r>
        <w:rPr>
          <w:lang w:eastAsia="ko-KR"/>
        </w:rPr>
        <w:t xml:space="preserve">RAN2 </w:t>
      </w:r>
      <w:r w:rsidR="0019538A">
        <w:rPr>
          <w:lang w:eastAsia="ko-KR"/>
        </w:rPr>
        <w:t>should consider</w:t>
      </w:r>
      <w:r w:rsidR="003E2A41">
        <w:rPr>
          <w:lang w:eastAsia="ko-KR"/>
        </w:rPr>
        <w:t xml:space="preserve"> and </w:t>
      </w:r>
      <w:r w:rsidR="003E2A41" w:rsidRPr="003E2A41">
        <w:rPr>
          <w:lang w:eastAsia="ko-KR"/>
        </w:rPr>
        <w:t xml:space="preserve">decide </w:t>
      </w:r>
      <w:r w:rsidR="003C2E6C" w:rsidRPr="003E2A41">
        <w:rPr>
          <w:lang w:eastAsia="ko-KR"/>
        </w:rPr>
        <w:t>whether to distinguish P-UE and V-UE</w:t>
      </w:r>
      <w:r w:rsidR="00EA0838">
        <w:rPr>
          <w:lang w:eastAsia="ko-KR"/>
        </w:rPr>
        <w:t xml:space="preserve"> in the specification</w:t>
      </w:r>
      <w:r w:rsidR="003C2E6C" w:rsidRPr="003E2A41">
        <w:rPr>
          <w:lang w:eastAsia="ko-KR"/>
        </w:rPr>
        <w:t xml:space="preserve">. According to the decision, </w:t>
      </w:r>
      <w:proofErr w:type="spellStart"/>
      <w:r w:rsidR="003C2E6C" w:rsidRPr="003E2A41">
        <w:rPr>
          <w:lang w:eastAsia="ko-KR"/>
        </w:rPr>
        <w:t>gNB</w:t>
      </w:r>
      <w:proofErr w:type="spellEnd"/>
      <w:r w:rsidR="003C2E6C" w:rsidRPr="003E2A41">
        <w:rPr>
          <w:lang w:eastAsia="ko-KR"/>
        </w:rPr>
        <w:t xml:space="preserve"> may configure separate pool resource configuration (e.g., </w:t>
      </w:r>
      <w:r w:rsidR="003E2A41" w:rsidRPr="003D4338">
        <w:rPr>
          <w:i/>
        </w:rPr>
        <w:t>v2x-CommTxPoolNormalCommon-r14, p2x-CommTxPoolNormalCommon-r14</w:t>
      </w:r>
      <w:r w:rsidR="003C2E6C" w:rsidRPr="003E2A41">
        <w:rPr>
          <w:lang w:eastAsia="ko-KR"/>
        </w:rPr>
        <w:t>) for P-UE and V-UE</w:t>
      </w:r>
      <w:r w:rsidR="003E2A41" w:rsidRPr="003E2A41">
        <w:rPr>
          <w:lang w:eastAsia="ko-KR"/>
        </w:rPr>
        <w:t>, respectively.</w:t>
      </w:r>
      <w:r w:rsidR="003E2A41">
        <w:rPr>
          <w:lang w:eastAsia="ko-KR"/>
        </w:rPr>
        <w:t xml:space="preserve"> </w:t>
      </w:r>
    </w:p>
    <w:p w14:paraId="7C87310A" w14:textId="77777777" w:rsidR="003D4338" w:rsidRDefault="003D4338" w:rsidP="005159D4">
      <w:pPr>
        <w:spacing w:after="0"/>
        <w:jc w:val="both"/>
        <w:rPr>
          <w:lang w:eastAsia="ko-KR"/>
        </w:rPr>
      </w:pPr>
    </w:p>
    <w:p w14:paraId="2D2EB47E" w14:textId="1DF189BA" w:rsidR="00687E61" w:rsidRPr="003E2A41" w:rsidRDefault="003D4338" w:rsidP="005159D4">
      <w:pPr>
        <w:spacing w:after="0"/>
        <w:jc w:val="both"/>
        <w:rPr>
          <w:lang w:eastAsia="ko-KR"/>
        </w:rPr>
      </w:pPr>
      <w:r>
        <w:rPr>
          <w:lang w:eastAsia="ko-KR"/>
        </w:rPr>
        <w:t>B</w:t>
      </w:r>
      <w:r w:rsidR="00EA0838">
        <w:rPr>
          <w:lang w:eastAsia="ko-KR"/>
        </w:rPr>
        <w:t>ased on this pool separation</w:t>
      </w:r>
      <w:r w:rsidR="00EA0838">
        <w:rPr>
          <w:iCs/>
        </w:rPr>
        <w:t xml:space="preserve">,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can configure</w:t>
      </w:r>
      <w:r w:rsidRPr="000E4E7F">
        <w:rPr>
          <w:iCs/>
        </w:rPr>
        <w:t xml:space="preserve"> at least </w:t>
      </w:r>
      <w:r>
        <w:rPr>
          <w:iCs/>
        </w:rPr>
        <w:t xml:space="preserve">one resource selection mechanism either random </w:t>
      </w:r>
      <w:r w:rsidR="003E2A41">
        <w:rPr>
          <w:lang w:eastAsia="ko-KR"/>
        </w:rPr>
        <w:t xml:space="preserve">selection or partial sensing selection on the P2X pool. </w:t>
      </w:r>
      <w:r w:rsidR="00623304">
        <w:rPr>
          <w:lang w:eastAsia="ko-KR"/>
        </w:rPr>
        <w:t>In a view of spec</w:t>
      </w:r>
      <w:r w:rsidR="009934BA">
        <w:rPr>
          <w:lang w:eastAsia="ko-KR"/>
        </w:rPr>
        <w:t>ific</w:t>
      </w:r>
      <w:r w:rsidR="00623304">
        <w:rPr>
          <w:lang w:eastAsia="ko-KR"/>
        </w:rPr>
        <w:t>ation</w:t>
      </w:r>
      <w:r>
        <w:rPr>
          <w:lang w:eastAsia="ko-KR"/>
        </w:rPr>
        <w:t xml:space="preserve">, </w:t>
      </w:r>
      <w:r w:rsidR="00623304">
        <w:rPr>
          <w:lang w:eastAsia="ko-KR"/>
        </w:rPr>
        <w:t xml:space="preserve">separated description </w:t>
      </w:r>
      <w:r>
        <w:rPr>
          <w:lang w:eastAsia="ko-KR"/>
        </w:rPr>
        <w:t xml:space="preserve">of </w:t>
      </w:r>
      <w:r w:rsidR="005714B2">
        <w:rPr>
          <w:lang w:eastAsia="ko-KR"/>
        </w:rPr>
        <w:t>power saving UE (i.e. P</w:t>
      </w:r>
      <w:r w:rsidR="002E0A27">
        <w:rPr>
          <w:lang w:eastAsia="ko-KR"/>
        </w:rPr>
        <w:t xml:space="preserve">-UE) </w:t>
      </w:r>
      <w:r>
        <w:rPr>
          <w:lang w:eastAsia="ko-KR"/>
        </w:rPr>
        <w:t>and V-UE seem</w:t>
      </w:r>
      <w:r w:rsidR="00EA0838">
        <w:rPr>
          <w:lang w:eastAsia="ko-KR"/>
        </w:rPr>
        <w:t>s</w:t>
      </w:r>
      <w:r w:rsidR="004523B6">
        <w:rPr>
          <w:lang w:eastAsia="ko-KR"/>
        </w:rPr>
        <w:t xml:space="preserve"> to be needed </w:t>
      </w:r>
      <w:r w:rsidR="00246A77">
        <w:rPr>
          <w:lang w:eastAsia="ko-KR"/>
        </w:rPr>
        <w:t>to be defined on separ</w:t>
      </w:r>
      <w:r w:rsidR="00710894">
        <w:rPr>
          <w:lang w:eastAsia="ko-KR"/>
        </w:rPr>
        <w:t>ated resource pool</w:t>
      </w:r>
      <w:r w:rsidR="00180055">
        <w:rPr>
          <w:lang w:eastAsia="ko-KR"/>
        </w:rPr>
        <w:t>s</w:t>
      </w:r>
      <w:r w:rsidR="00623304">
        <w:rPr>
          <w:lang w:eastAsia="ko-KR"/>
        </w:rPr>
        <w:t xml:space="preserve"> and </w:t>
      </w:r>
      <w:r w:rsidR="004523B6">
        <w:rPr>
          <w:lang w:eastAsia="ko-KR"/>
        </w:rPr>
        <w:t xml:space="preserve">differentiated </w:t>
      </w:r>
      <w:r w:rsidR="00623304">
        <w:rPr>
          <w:lang w:eastAsia="ko-KR"/>
        </w:rPr>
        <w:t>procedure</w:t>
      </w:r>
      <w:r w:rsidR="004523B6">
        <w:rPr>
          <w:lang w:eastAsia="ko-KR"/>
        </w:rPr>
        <w:t>s</w:t>
      </w:r>
      <w:r w:rsidR="00710894">
        <w:rPr>
          <w:lang w:eastAsia="ko-KR"/>
        </w:rPr>
        <w:t>. Based on the differentiated and separated UE behaviour of the P-UE</w:t>
      </w:r>
      <w:r w:rsidR="00687E61">
        <w:rPr>
          <w:lang w:eastAsia="ko-KR"/>
        </w:rPr>
        <w:t xml:space="preserve">, RAN2 </w:t>
      </w:r>
      <w:r w:rsidR="004523B6">
        <w:rPr>
          <w:lang w:eastAsia="ko-KR"/>
        </w:rPr>
        <w:t xml:space="preserve">may </w:t>
      </w:r>
      <w:r w:rsidR="00710894">
        <w:rPr>
          <w:lang w:eastAsia="ko-KR"/>
        </w:rPr>
        <w:t xml:space="preserve">enhance resource allocation </w:t>
      </w:r>
      <w:r w:rsidR="00687E61">
        <w:rPr>
          <w:lang w:eastAsia="ko-KR"/>
        </w:rPr>
        <w:t xml:space="preserve">behaviour </w:t>
      </w:r>
      <w:r w:rsidR="00710894">
        <w:rPr>
          <w:lang w:eastAsia="ko-KR"/>
        </w:rPr>
        <w:t>for power saving.</w:t>
      </w:r>
      <w:r w:rsidR="00687E61">
        <w:rPr>
          <w:rFonts w:hint="eastAsia"/>
          <w:lang w:eastAsia="ko-KR"/>
        </w:rPr>
        <w:t xml:space="preserve"> </w:t>
      </w:r>
      <w:r w:rsidR="00687E61">
        <w:rPr>
          <w:lang w:eastAsia="ko-KR"/>
        </w:rPr>
        <w:t xml:space="preserve">Moreover, </w:t>
      </w:r>
      <w:r w:rsidR="00180055">
        <w:rPr>
          <w:lang w:eastAsia="ko-KR"/>
        </w:rPr>
        <w:t xml:space="preserve">separated </w:t>
      </w:r>
      <w:r w:rsidR="00687E61">
        <w:rPr>
          <w:lang w:eastAsia="ko-KR"/>
        </w:rPr>
        <w:t>capability</w:t>
      </w:r>
      <w:r w:rsidR="00180055">
        <w:rPr>
          <w:lang w:eastAsia="ko-KR"/>
        </w:rPr>
        <w:t xml:space="preserve"> and reporting signalling </w:t>
      </w:r>
      <w:r w:rsidR="00E10670">
        <w:rPr>
          <w:lang w:eastAsia="ko-KR"/>
        </w:rPr>
        <w:t>for power saving UE needs to be defined.</w:t>
      </w:r>
    </w:p>
    <w:p w14:paraId="3016EC87" w14:textId="77777777" w:rsidR="003C2E6C" w:rsidRPr="00E10670" w:rsidRDefault="003C2E6C" w:rsidP="005159D4">
      <w:pPr>
        <w:spacing w:after="0"/>
        <w:jc w:val="both"/>
        <w:rPr>
          <w:lang w:eastAsia="ko-KR"/>
        </w:rPr>
      </w:pPr>
    </w:p>
    <w:p w14:paraId="70436BBA" w14:textId="77777777" w:rsidR="00DE05BB" w:rsidRDefault="00DE05BB" w:rsidP="00DE05BB">
      <w:pPr>
        <w:rPr>
          <w:b/>
          <w:lang w:eastAsia="ko-KR"/>
        </w:rPr>
      </w:pPr>
      <w:r>
        <w:rPr>
          <w:b/>
          <w:lang w:eastAsia="ko-KR"/>
        </w:rPr>
        <w:t>Proposal 1. RAN2 should separate UE behaviour and procedure for P-UE and V-UE to specify power efficient resource allocation.</w:t>
      </w:r>
    </w:p>
    <w:p w14:paraId="354232DF" w14:textId="77777777" w:rsidR="00246A77" w:rsidRPr="00DE05BB" w:rsidRDefault="00246A77" w:rsidP="005159D4">
      <w:pPr>
        <w:spacing w:after="0"/>
        <w:jc w:val="both"/>
        <w:rPr>
          <w:b/>
          <w:lang w:eastAsia="ko-KR"/>
        </w:rPr>
      </w:pPr>
    </w:p>
    <w:p w14:paraId="0E35167E" w14:textId="688B7091" w:rsidR="005714B2" w:rsidRDefault="005714B2" w:rsidP="00246A77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 w:hint="eastAsia"/>
          <w:iCs/>
          <w:sz w:val="28"/>
          <w:lang w:eastAsia="ko-KR"/>
        </w:rPr>
        <w:t>2.3 Unicast mode</w:t>
      </w:r>
    </w:p>
    <w:p w14:paraId="18EE3759" w14:textId="632DC9B3" w:rsidR="00C34715" w:rsidRPr="00C34715" w:rsidRDefault="00C34715" w:rsidP="00C34715">
      <w:pPr>
        <w:jc w:val="both"/>
        <w:rPr>
          <w:lang w:eastAsia="ko-KR"/>
        </w:rPr>
      </w:pPr>
      <w:r w:rsidRPr="00C34715">
        <w:rPr>
          <w:rFonts w:hint="eastAsia"/>
          <w:lang w:eastAsia="ko-KR"/>
        </w:rPr>
        <w:t xml:space="preserve">In this section, we would like to </w:t>
      </w:r>
      <w:r>
        <w:rPr>
          <w:lang w:eastAsia="ko-KR"/>
        </w:rPr>
        <w:t>investigate whether a P-UE support</w:t>
      </w:r>
      <w:r w:rsidR="009934BA">
        <w:rPr>
          <w:lang w:eastAsia="ko-KR"/>
        </w:rPr>
        <w:t>s</w:t>
      </w:r>
      <w:r>
        <w:rPr>
          <w:lang w:eastAsia="ko-KR"/>
        </w:rPr>
        <w:t xml:space="preserve"> unicast </w:t>
      </w:r>
      <w:r w:rsidR="009934BA">
        <w:rPr>
          <w:lang w:eastAsia="ko-KR"/>
        </w:rPr>
        <w:t xml:space="preserve">mode </w:t>
      </w:r>
      <w:r>
        <w:rPr>
          <w:lang w:eastAsia="ko-KR"/>
        </w:rPr>
        <w:t>or not. According to the RAN1#86 agreement, “</w:t>
      </w:r>
      <w:r w:rsidRPr="00C34715">
        <w:rPr>
          <w:rFonts w:eastAsia="MS Mincho"/>
          <w:i/>
          <w:lang w:eastAsia="ja-JP"/>
        </w:rPr>
        <w:t xml:space="preserve">The specification supports the possibility for a P-UE to use random selection, including at least all P-UEs which do not have </w:t>
      </w:r>
      <w:proofErr w:type="spellStart"/>
      <w:r w:rsidRPr="00C34715">
        <w:rPr>
          <w:rFonts w:eastAsia="MS Mincho"/>
          <w:i/>
          <w:lang w:eastAsia="ja-JP"/>
        </w:rPr>
        <w:t>sidelink</w:t>
      </w:r>
      <w:proofErr w:type="spellEnd"/>
      <w:r w:rsidRPr="00C34715">
        <w:rPr>
          <w:rFonts w:eastAsia="MS Mincho"/>
          <w:i/>
          <w:lang w:eastAsia="ja-JP"/>
        </w:rPr>
        <w:t xml:space="preserve"> Rx capability</w:t>
      </w:r>
      <w:r>
        <w:rPr>
          <w:rFonts w:eastAsia="MS Mincho"/>
          <w:i/>
          <w:lang w:eastAsia="ja-JP"/>
        </w:rPr>
        <w:t xml:space="preserve">” </w:t>
      </w:r>
      <w:r w:rsidRPr="00C34715">
        <w:rPr>
          <w:rFonts w:eastAsia="MS Mincho"/>
          <w:lang w:eastAsia="ja-JP"/>
        </w:rPr>
        <w:t>This agreement indicate</w:t>
      </w:r>
      <w:r w:rsidR="009934BA">
        <w:rPr>
          <w:rFonts w:eastAsia="MS Mincho"/>
          <w:lang w:eastAsia="ja-JP"/>
        </w:rPr>
        <w:t xml:space="preserve">s that </w:t>
      </w:r>
      <w:r w:rsidR="00AB1965">
        <w:rPr>
          <w:rFonts w:eastAsia="MS Mincho"/>
          <w:lang w:eastAsia="ja-JP"/>
        </w:rPr>
        <w:t xml:space="preserve">some </w:t>
      </w:r>
      <w:r w:rsidR="009934BA">
        <w:rPr>
          <w:rFonts w:eastAsia="MS Mincho"/>
          <w:lang w:eastAsia="ja-JP"/>
        </w:rPr>
        <w:t>P</w:t>
      </w:r>
      <w:bookmarkStart w:id="0" w:name="_GoBack"/>
      <w:bookmarkEnd w:id="0"/>
      <w:r w:rsidR="009934BA">
        <w:rPr>
          <w:rFonts w:eastAsia="MS Mincho"/>
          <w:lang w:eastAsia="ja-JP"/>
        </w:rPr>
        <w:t xml:space="preserve">-UE might </w:t>
      </w:r>
      <w:r w:rsidRPr="00C34715">
        <w:rPr>
          <w:rFonts w:eastAsia="MS Mincho"/>
          <w:lang w:eastAsia="ja-JP"/>
        </w:rPr>
        <w:t xml:space="preserve">not support </w:t>
      </w:r>
      <w:proofErr w:type="spellStart"/>
      <w:r w:rsidRPr="00C34715">
        <w:rPr>
          <w:rFonts w:eastAsia="MS Mincho"/>
          <w:lang w:eastAsia="ja-JP"/>
        </w:rPr>
        <w:t>sidelink</w:t>
      </w:r>
      <w:proofErr w:type="spellEnd"/>
      <w:r w:rsidRPr="00C34715">
        <w:rPr>
          <w:rFonts w:eastAsia="MS Mincho"/>
          <w:lang w:eastAsia="ja-JP"/>
        </w:rPr>
        <w:t xml:space="preserve"> RX capability.</w:t>
      </w:r>
      <w:r>
        <w:rPr>
          <w:rFonts w:eastAsia="MS Mincho"/>
          <w:lang w:eastAsia="ja-JP"/>
        </w:rPr>
        <w:t xml:space="preserve"> </w:t>
      </w:r>
      <w:r w:rsidR="009934BA">
        <w:rPr>
          <w:rFonts w:eastAsia="MS Mincho"/>
          <w:lang w:eastAsia="ja-JP"/>
        </w:rPr>
        <w:t xml:space="preserve">Given that </w:t>
      </w:r>
      <w:r>
        <w:rPr>
          <w:rFonts w:eastAsia="MS Mincho"/>
          <w:lang w:eastAsia="ja-JP"/>
        </w:rPr>
        <w:t xml:space="preserve">a P-UE cannot receive </w:t>
      </w:r>
      <w:r w:rsidR="009934BA">
        <w:rPr>
          <w:rFonts w:eastAsia="MS Mincho"/>
          <w:lang w:eastAsia="ja-JP"/>
        </w:rPr>
        <w:t xml:space="preserve">any </w:t>
      </w:r>
      <w:r w:rsidR="00AB1965">
        <w:rPr>
          <w:rFonts w:eastAsia="MS Mincho"/>
          <w:lang w:eastAsia="ja-JP"/>
        </w:rPr>
        <w:t xml:space="preserve">related </w:t>
      </w:r>
      <w:r>
        <w:rPr>
          <w:rFonts w:eastAsia="MS Mincho"/>
          <w:lang w:eastAsia="ja-JP"/>
        </w:rPr>
        <w:t xml:space="preserve">PC-5 RRC message transmitted by other UEs. To </w:t>
      </w:r>
      <w:r w:rsidR="009934BA">
        <w:rPr>
          <w:rFonts w:eastAsia="MS Mincho"/>
          <w:lang w:eastAsia="ja-JP"/>
        </w:rPr>
        <w:t xml:space="preserve">resolve </w:t>
      </w:r>
      <w:r>
        <w:rPr>
          <w:rFonts w:eastAsia="MS Mincho"/>
          <w:lang w:eastAsia="ja-JP"/>
        </w:rPr>
        <w:t xml:space="preserve">this issue, the PC-5 RRC message can be relayed via network to setup </w:t>
      </w:r>
      <w:r w:rsidR="009934BA">
        <w:rPr>
          <w:rFonts w:eastAsia="MS Mincho"/>
          <w:lang w:eastAsia="ja-JP"/>
        </w:rPr>
        <w:t xml:space="preserve">a </w:t>
      </w:r>
      <w:r>
        <w:rPr>
          <w:rFonts w:eastAsia="MS Mincho"/>
          <w:lang w:eastAsia="ja-JP"/>
        </w:rPr>
        <w:t xml:space="preserve">PC5 connection. However, this approach is not desirable that it cost a lot of power consumption because the </w:t>
      </w:r>
      <w:r w:rsidR="00DB477C">
        <w:rPr>
          <w:rFonts w:eastAsia="MS Mincho"/>
          <w:lang w:eastAsia="ja-JP"/>
        </w:rPr>
        <w:t xml:space="preserve">mode 2 </w:t>
      </w:r>
      <w:r>
        <w:rPr>
          <w:rFonts w:eastAsia="MS Mincho"/>
          <w:lang w:eastAsia="ja-JP"/>
        </w:rPr>
        <w:t>P-UE should establish an RRC connection to receive relayed PC-5 RRC messages.</w:t>
      </w:r>
    </w:p>
    <w:p w14:paraId="6921C287" w14:textId="56295702" w:rsidR="00C34715" w:rsidRPr="001E593C" w:rsidRDefault="00C34715" w:rsidP="001E593C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2B1973">
        <w:rPr>
          <w:b/>
          <w:lang w:eastAsia="ko-KR"/>
        </w:rPr>
        <w:t>2</w:t>
      </w:r>
      <w:r>
        <w:rPr>
          <w:b/>
          <w:lang w:eastAsia="ko-KR"/>
        </w:rPr>
        <w:t xml:space="preserve">. </w:t>
      </w:r>
      <w:r w:rsidR="00AB1965">
        <w:rPr>
          <w:b/>
          <w:lang w:eastAsia="ko-KR"/>
        </w:rPr>
        <w:t xml:space="preserve">RAN2 may consider </w:t>
      </w:r>
      <w:r w:rsidR="00466D39">
        <w:rPr>
          <w:b/>
          <w:lang w:eastAsia="ko-KR"/>
        </w:rPr>
        <w:t xml:space="preserve">that P-UE without </w:t>
      </w:r>
      <w:proofErr w:type="spellStart"/>
      <w:r w:rsidR="002B1973">
        <w:rPr>
          <w:b/>
          <w:lang w:eastAsia="ko-KR"/>
        </w:rPr>
        <w:t>sidelink</w:t>
      </w:r>
      <w:proofErr w:type="spellEnd"/>
      <w:r w:rsidR="002B1973">
        <w:rPr>
          <w:b/>
          <w:lang w:eastAsia="ko-KR"/>
        </w:rPr>
        <w:t xml:space="preserve"> </w:t>
      </w:r>
      <w:r w:rsidR="00466D39">
        <w:rPr>
          <w:b/>
          <w:lang w:eastAsia="ko-KR"/>
        </w:rPr>
        <w:t xml:space="preserve">RX capability </w:t>
      </w:r>
      <w:r w:rsidR="00AB1965">
        <w:rPr>
          <w:b/>
          <w:lang w:eastAsia="ko-KR"/>
        </w:rPr>
        <w:t xml:space="preserve">would not </w:t>
      </w:r>
      <w:r w:rsidR="002B1973">
        <w:rPr>
          <w:b/>
          <w:lang w:eastAsia="ko-KR"/>
        </w:rPr>
        <w:t>support unicast operation</w:t>
      </w:r>
    </w:p>
    <w:p w14:paraId="000A1031" w14:textId="77777777" w:rsidR="001E593C" w:rsidRDefault="001E593C" w:rsidP="00246A77">
      <w:pPr>
        <w:jc w:val="both"/>
        <w:rPr>
          <w:rFonts w:ascii="Arial" w:hAnsi="Arial" w:cs="Arial"/>
          <w:iCs/>
          <w:sz w:val="28"/>
          <w:lang w:eastAsia="ko-KR"/>
        </w:rPr>
      </w:pPr>
    </w:p>
    <w:p w14:paraId="3853111B" w14:textId="1D1BD309" w:rsidR="005714B2" w:rsidRPr="00246A77" w:rsidRDefault="00246A77" w:rsidP="00246A77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 w:hint="eastAsia"/>
          <w:iCs/>
          <w:sz w:val="28"/>
          <w:lang w:eastAsia="ko-KR"/>
        </w:rPr>
        <w:t>2.</w:t>
      </w:r>
      <w:r w:rsidR="005714B2">
        <w:rPr>
          <w:rFonts w:ascii="Arial" w:hAnsi="Arial" w:cs="Arial"/>
          <w:iCs/>
          <w:sz w:val="28"/>
          <w:lang w:eastAsia="ko-KR"/>
        </w:rPr>
        <w:t>4</w:t>
      </w:r>
      <w:r>
        <w:rPr>
          <w:rFonts w:ascii="Arial" w:hAnsi="Arial" w:cs="Arial" w:hint="eastAsia"/>
          <w:iCs/>
          <w:sz w:val="28"/>
          <w:lang w:eastAsia="ko-KR"/>
        </w:rPr>
        <w:t xml:space="preserve"> </w:t>
      </w:r>
      <w:r w:rsidR="005714B2">
        <w:rPr>
          <w:rFonts w:ascii="Arial" w:hAnsi="Arial" w:cs="Arial"/>
          <w:iCs/>
          <w:sz w:val="28"/>
          <w:lang w:eastAsia="ko-KR"/>
        </w:rPr>
        <w:t>DRX configuration</w:t>
      </w:r>
    </w:p>
    <w:p w14:paraId="4F5E0957" w14:textId="14AE8C40" w:rsidR="00CD0FB2" w:rsidRDefault="001E593C" w:rsidP="005159D4">
      <w:pPr>
        <w:spacing w:after="0"/>
        <w:jc w:val="both"/>
      </w:pPr>
      <w:r>
        <w:rPr>
          <w:iCs/>
          <w:lang w:eastAsia="ko-KR"/>
        </w:rPr>
        <w:t xml:space="preserve">According to the Rel-14 LTE agreements, </w:t>
      </w:r>
      <w:r w:rsidRPr="001E593C">
        <w:rPr>
          <w:i/>
          <w:iCs/>
          <w:lang w:eastAsia="ko-KR"/>
        </w:rPr>
        <w:t>“</w:t>
      </w:r>
      <w:r w:rsidR="007C7AB3">
        <w:rPr>
          <w:i/>
        </w:rPr>
        <w:t>p</w:t>
      </w:r>
      <w:r w:rsidRPr="001E593C">
        <w:rPr>
          <w:i/>
        </w:rPr>
        <w:t>ower saving can be achieved by UE implementation and upper layer mechanisms</w:t>
      </w:r>
      <w:r>
        <w:t>.</w:t>
      </w:r>
      <w:r w:rsidR="007C7AB3">
        <w:t>”</w:t>
      </w:r>
      <w:r>
        <w:t xml:space="preserve"> This indicates that there is no impact</w:t>
      </w:r>
      <w:r w:rsidR="007C7AB3">
        <w:t xml:space="preserve"> related power saving behaviour</w:t>
      </w:r>
      <w:r>
        <w:t xml:space="preserve"> on </w:t>
      </w:r>
      <w:r w:rsidR="009934BA">
        <w:t xml:space="preserve">the </w:t>
      </w:r>
      <w:r>
        <w:t>AS lay</w:t>
      </w:r>
      <w:r w:rsidR="007D50CC">
        <w:t xml:space="preserve">er. In </w:t>
      </w:r>
      <w:r>
        <w:t xml:space="preserve">Rel-17 NR, RAN2 already </w:t>
      </w:r>
      <w:r w:rsidR="009934BA">
        <w:t xml:space="preserve">had </w:t>
      </w:r>
      <w:r>
        <w:t>d</w:t>
      </w:r>
      <w:r w:rsidR="007C7AB3">
        <w:t>ecide</w:t>
      </w:r>
      <w:r w:rsidR="009934BA">
        <w:t>d</w:t>
      </w:r>
      <w:r w:rsidR="007C7AB3">
        <w:t xml:space="preserve"> to perform DRX operation which is operating in AS layer. </w:t>
      </w:r>
      <w:r>
        <w:t>To save power consumption</w:t>
      </w:r>
      <w:r w:rsidR="007D50CC">
        <w:t xml:space="preserve">, it is reasonable that a P-UE is allowed to perform DRX operation. Let’s assume that </w:t>
      </w:r>
      <w:r w:rsidR="0010430E">
        <w:t xml:space="preserve">a P-UE performs partial sensing for </w:t>
      </w:r>
      <w:r w:rsidR="007D50CC">
        <w:t>resource selection and DRX operation</w:t>
      </w:r>
      <w:r w:rsidR="0010430E">
        <w:t xml:space="preserve"> as well</w:t>
      </w:r>
      <w:r w:rsidR="007D50CC">
        <w:t>.</w:t>
      </w:r>
      <w:r w:rsidR="00CD0FB2">
        <w:t xml:space="preserve"> Also, the P-UE has </w:t>
      </w:r>
      <w:proofErr w:type="spellStart"/>
      <w:r w:rsidR="00CD0FB2">
        <w:t>sidelink</w:t>
      </w:r>
      <w:proofErr w:type="spellEnd"/>
      <w:r w:rsidR="00CD0FB2">
        <w:t xml:space="preserve"> RX capability.</w:t>
      </w:r>
    </w:p>
    <w:p w14:paraId="3923277C" w14:textId="77777777" w:rsidR="00CD0FB2" w:rsidRDefault="00CD0FB2" w:rsidP="005159D4">
      <w:pPr>
        <w:spacing w:after="0"/>
        <w:jc w:val="both"/>
      </w:pPr>
    </w:p>
    <w:p w14:paraId="3FF91D95" w14:textId="3D4C1F0B" w:rsidR="00DB477C" w:rsidRDefault="002B1973" w:rsidP="005159D4">
      <w:pPr>
        <w:spacing w:after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While a P-UE is performing DRX operation, the </w:t>
      </w:r>
      <w:r w:rsidR="00C14087">
        <w:rPr>
          <w:lang w:eastAsia="ko-KR"/>
        </w:rPr>
        <w:t>P</w:t>
      </w:r>
      <w:r w:rsidR="00420DE4">
        <w:rPr>
          <w:rFonts w:hint="eastAsia"/>
          <w:lang w:eastAsia="ko-KR"/>
        </w:rPr>
        <w:t xml:space="preserve">-UE needs to perform resource selection either random selection or partial sensing selection. </w:t>
      </w:r>
      <w:r w:rsidR="00420DE4">
        <w:rPr>
          <w:lang w:eastAsia="ko-KR"/>
        </w:rPr>
        <w:t xml:space="preserve">In our view, </w:t>
      </w:r>
      <w:r w:rsidR="00420DE4">
        <w:t>i</w:t>
      </w:r>
      <w:r w:rsidR="00DB477C">
        <w:t xml:space="preserve">t is reasonable to align </w:t>
      </w:r>
      <w:r w:rsidR="0010430E">
        <w:t xml:space="preserve">on-duration of </w:t>
      </w:r>
      <w:r w:rsidR="00DB477C">
        <w:t xml:space="preserve">DRX configuration and partial sensing </w:t>
      </w:r>
      <w:r w:rsidR="0010430E">
        <w:t xml:space="preserve">channels </w:t>
      </w:r>
      <w:r w:rsidR="00DB477C">
        <w:t>(</w:t>
      </w:r>
      <w:r w:rsidR="00DB477C" w:rsidRPr="000E4E7F">
        <w:rPr>
          <w:lang w:eastAsia="ko-KR"/>
        </w:rPr>
        <w:t xml:space="preserve">in a limited set of </w:t>
      </w:r>
      <w:proofErr w:type="spellStart"/>
      <w:r w:rsidR="00DB477C" w:rsidRPr="000E4E7F">
        <w:rPr>
          <w:lang w:eastAsia="ko-KR"/>
        </w:rPr>
        <w:t>subframes</w:t>
      </w:r>
      <w:proofErr w:type="spellEnd"/>
      <w:r w:rsidR="00DB477C">
        <w:t>)</w:t>
      </w:r>
      <w:r w:rsidR="0010430E">
        <w:t xml:space="preserve"> and </w:t>
      </w:r>
      <w:r w:rsidR="00356350">
        <w:t xml:space="preserve">a </w:t>
      </w:r>
      <w:r w:rsidR="0010430E">
        <w:t>periodicity</w:t>
      </w:r>
      <w:r w:rsidR="00DB477C">
        <w:t xml:space="preserve">. However, due to </w:t>
      </w:r>
      <w:r w:rsidR="00911D19">
        <w:t xml:space="preserve">the </w:t>
      </w:r>
      <w:r w:rsidR="009934BA">
        <w:t>half-</w:t>
      </w:r>
      <w:r w:rsidR="00DB477C">
        <w:t xml:space="preserve">duplex problem, the power saving UE cannot receive </w:t>
      </w:r>
      <w:proofErr w:type="spellStart"/>
      <w:r w:rsidR="00DB477C">
        <w:t>sid</w:t>
      </w:r>
      <w:r w:rsidR="00CD0FB2">
        <w:t>elink</w:t>
      </w:r>
      <w:proofErr w:type="spellEnd"/>
      <w:r w:rsidR="00CD0FB2">
        <w:t xml:space="preserve"> </w:t>
      </w:r>
      <w:r w:rsidR="00DB477C">
        <w:t xml:space="preserve">data </w:t>
      </w:r>
      <w:r w:rsidR="00356350">
        <w:t xml:space="preserve">while transmitting </w:t>
      </w:r>
      <w:r w:rsidR="0010430E">
        <w:t xml:space="preserve">on the selected </w:t>
      </w:r>
      <w:r w:rsidR="00356350">
        <w:t xml:space="preserve">transmission </w:t>
      </w:r>
      <w:r w:rsidR="0010430E">
        <w:t xml:space="preserve">resource </w:t>
      </w:r>
      <w:r w:rsidR="00DB477C">
        <w:t xml:space="preserve">based on the </w:t>
      </w:r>
      <w:r w:rsidR="0010430E">
        <w:t xml:space="preserve">partial </w:t>
      </w:r>
      <w:r w:rsidR="00DB477C">
        <w:t>sensing results.</w:t>
      </w:r>
      <w:r w:rsidR="00DB477C">
        <w:rPr>
          <w:rFonts w:hint="eastAsia"/>
          <w:lang w:eastAsia="ko-KR"/>
        </w:rPr>
        <w:t xml:space="preserve"> </w:t>
      </w:r>
      <w:r w:rsidR="00DB477C">
        <w:rPr>
          <w:lang w:eastAsia="ko-KR"/>
        </w:rPr>
        <w:t xml:space="preserve">Although </w:t>
      </w:r>
      <w:r w:rsidR="0010430E">
        <w:rPr>
          <w:lang w:eastAsia="ko-KR"/>
        </w:rPr>
        <w:t xml:space="preserve">the </w:t>
      </w:r>
      <w:r w:rsidR="00DB477C">
        <w:rPr>
          <w:lang w:eastAsia="ko-KR"/>
        </w:rPr>
        <w:t>reception p</w:t>
      </w:r>
      <w:r w:rsidR="00356350">
        <w:rPr>
          <w:lang w:eastAsia="ko-KR"/>
        </w:rPr>
        <w:t xml:space="preserve">erformance would be degraded by UE’s </w:t>
      </w:r>
      <w:r w:rsidR="00DB477C">
        <w:rPr>
          <w:lang w:eastAsia="ko-KR"/>
        </w:rPr>
        <w:t xml:space="preserve">transmission, it would be better to align </w:t>
      </w:r>
      <w:r w:rsidR="009934BA">
        <w:rPr>
          <w:lang w:eastAsia="ko-KR"/>
        </w:rPr>
        <w:t xml:space="preserve">the </w:t>
      </w:r>
      <w:r w:rsidR="0010430E">
        <w:rPr>
          <w:lang w:eastAsia="ko-KR"/>
        </w:rPr>
        <w:t xml:space="preserve">on-duration of </w:t>
      </w:r>
      <w:r w:rsidR="00DB477C">
        <w:rPr>
          <w:lang w:eastAsia="ko-KR"/>
        </w:rPr>
        <w:t>DRX configura</w:t>
      </w:r>
      <w:r w:rsidR="0010430E">
        <w:rPr>
          <w:lang w:eastAsia="ko-KR"/>
        </w:rPr>
        <w:t xml:space="preserve">tion and partial sensing channels </w:t>
      </w:r>
      <w:r w:rsidR="00DB477C">
        <w:rPr>
          <w:lang w:eastAsia="ko-KR"/>
        </w:rPr>
        <w:t xml:space="preserve">considering </w:t>
      </w:r>
      <w:r w:rsidR="0010430E">
        <w:rPr>
          <w:lang w:eastAsia="ko-KR"/>
        </w:rPr>
        <w:t xml:space="preserve">an aspect of </w:t>
      </w:r>
      <w:r w:rsidR="00DB477C">
        <w:rPr>
          <w:lang w:eastAsia="ko-KR"/>
        </w:rPr>
        <w:t>power saving.</w:t>
      </w:r>
      <w:r w:rsidR="00420DE4">
        <w:rPr>
          <w:lang w:eastAsia="ko-KR"/>
        </w:rPr>
        <w:t xml:space="preserve"> RAN2 needs to discuss how to support partial or random resource reselection on top of DRX operation.</w:t>
      </w:r>
    </w:p>
    <w:p w14:paraId="49272CDB" w14:textId="77777777" w:rsidR="00EA1A68" w:rsidRPr="004A0820" w:rsidRDefault="00EA1A68" w:rsidP="005159D4">
      <w:pPr>
        <w:spacing w:after="0"/>
        <w:jc w:val="both"/>
        <w:rPr>
          <w:b/>
          <w:lang w:eastAsia="ko-KR"/>
        </w:rPr>
      </w:pPr>
    </w:p>
    <w:p w14:paraId="2D6ADE1B" w14:textId="77777777" w:rsidR="002B1973" w:rsidRDefault="002B1973" w:rsidP="00E32DE3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3. </w:t>
      </w:r>
      <w:r>
        <w:rPr>
          <w:b/>
          <w:lang w:eastAsia="ko-KR"/>
        </w:rPr>
        <w:t>RAN2 should consider that P-UE</w:t>
      </w:r>
      <w:r>
        <w:rPr>
          <w:rFonts w:hint="eastAsia"/>
          <w:b/>
          <w:lang w:eastAsia="ko-KR"/>
        </w:rPr>
        <w:t xml:space="preserve"> supports DRX operation</w:t>
      </w:r>
    </w:p>
    <w:p w14:paraId="48746F4D" w14:textId="55B3E546" w:rsidR="002B1973" w:rsidRDefault="002B1973" w:rsidP="00E32DE3">
      <w:pPr>
        <w:rPr>
          <w:b/>
          <w:lang w:eastAsia="ko-KR"/>
        </w:rPr>
      </w:pPr>
      <w:r>
        <w:rPr>
          <w:b/>
          <w:lang w:eastAsia="ko-KR"/>
        </w:rPr>
        <w:t xml:space="preserve">Proposal 4. When P-UE performs DRX operation, RAN2 </w:t>
      </w:r>
      <w:r w:rsidR="00420DE4">
        <w:rPr>
          <w:b/>
          <w:lang w:eastAsia="ko-KR"/>
        </w:rPr>
        <w:t xml:space="preserve">needs to discuss how to support </w:t>
      </w:r>
      <w:r w:rsidR="00420DE4">
        <w:rPr>
          <w:b/>
          <w:lang w:eastAsia="ko-KR"/>
        </w:rPr>
        <w:t>random</w:t>
      </w:r>
      <w:r w:rsidR="00420DE4">
        <w:rPr>
          <w:b/>
          <w:lang w:eastAsia="ko-KR"/>
        </w:rPr>
        <w:t xml:space="preserve"> selection or</w:t>
      </w:r>
      <w:r w:rsidR="00420DE4">
        <w:rPr>
          <w:b/>
          <w:lang w:eastAsia="ko-KR"/>
        </w:rPr>
        <w:t xml:space="preserve"> </w:t>
      </w:r>
      <w:r>
        <w:rPr>
          <w:b/>
          <w:lang w:eastAsia="ko-KR"/>
        </w:rPr>
        <w:t>partial</w:t>
      </w:r>
      <w:r w:rsidR="00420DE4">
        <w:rPr>
          <w:b/>
          <w:lang w:eastAsia="ko-KR"/>
        </w:rPr>
        <w:t xml:space="preserve"> sensing selection</w:t>
      </w:r>
      <w:r>
        <w:rPr>
          <w:b/>
          <w:lang w:eastAsia="ko-KR"/>
        </w:rPr>
        <w:t>.</w:t>
      </w:r>
      <w:r>
        <w:rPr>
          <w:rFonts w:hint="eastAsia"/>
          <w:b/>
          <w:lang w:eastAsia="ko-KR"/>
        </w:rPr>
        <w:t xml:space="preserve"> 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4484DBE" w14:textId="6E554650" w:rsidR="007C2061" w:rsidRDefault="007C2061" w:rsidP="007C2061"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Pr="004312E0">
        <w:t xml:space="preserve"> for</w:t>
      </w:r>
      <w:r w:rsidR="00F47209">
        <w:t xml:space="preserve"> </w:t>
      </w:r>
      <w:r w:rsidR="00911D19">
        <w:t>power efficient resource allocation</w:t>
      </w:r>
    </w:p>
    <w:p w14:paraId="36E8572A" w14:textId="77777777" w:rsidR="00C14087" w:rsidRDefault="00C14087" w:rsidP="00C14087">
      <w:r>
        <w:rPr>
          <w:b/>
          <w:lang w:eastAsia="ko-KR"/>
        </w:rPr>
        <w:t>Proposal 1. RAN2 should separate UE behaviour and procedure for P-UE and V-UE to specify power efficient resource allocation</w:t>
      </w:r>
    </w:p>
    <w:p w14:paraId="0A64B755" w14:textId="77777777" w:rsidR="00C14087" w:rsidRPr="001E593C" w:rsidRDefault="00C14087" w:rsidP="00C14087">
      <w:pPr>
        <w:rPr>
          <w:b/>
          <w:lang w:eastAsia="ko-KR"/>
        </w:rPr>
      </w:pPr>
      <w:r>
        <w:rPr>
          <w:b/>
          <w:lang w:eastAsia="ko-KR"/>
        </w:rPr>
        <w:t xml:space="preserve">Proposal 2. RAN2 may consider that P-UE without </w:t>
      </w:r>
      <w:proofErr w:type="spellStart"/>
      <w:r>
        <w:rPr>
          <w:b/>
          <w:lang w:eastAsia="ko-KR"/>
        </w:rPr>
        <w:t>sidelink</w:t>
      </w:r>
      <w:proofErr w:type="spellEnd"/>
      <w:r>
        <w:rPr>
          <w:b/>
          <w:lang w:eastAsia="ko-KR"/>
        </w:rPr>
        <w:t xml:space="preserve"> RX capability would not support unicast operation</w:t>
      </w:r>
    </w:p>
    <w:p w14:paraId="54D9FFE2" w14:textId="77777777" w:rsidR="00C14087" w:rsidRDefault="00C14087" w:rsidP="00C14087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3. </w:t>
      </w:r>
      <w:r>
        <w:rPr>
          <w:b/>
          <w:lang w:eastAsia="ko-KR"/>
        </w:rPr>
        <w:t>RAN2 should consider that P-UE</w:t>
      </w:r>
      <w:r>
        <w:rPr>
          <w:rFonts w:hint="eastAsia"/>
          <w:b/>
          <w:lang w:eastAsia="ko-KR"/>
        </w:rPr>
        <w:t xml:space="preserve"> supports DRX operation</w:t>
      </w:r>
    </w:p>
    <w:p w14:paraId="4A3A704B" w14:textId="77777777" w:rsidR="00C14087" w:rsidRDefault="00C14087" w:rsidP="00C14087">
      <w:pPr>
        <w:rPr>
          <w:b/>
          <w:lang w:eastAsia="ko-KR"/>
        </w:rPr>
      </w:pPr>
      <w:r>
        <w:rPr>
          <w:b/>
          <w:lang w:eastAsia="ko-KR"/>
        </w:rPr>
        <w:lastRenderedPageBreak/>
        <w:t>Proposal 4. When P-UE performs DRX operation, RAN2 needs to discuss how to support random selection or partial sensing selection.</w:t>
      </w:r>
      <w:r>
        <w:rPr>
          <w:rFonts w:hint="eastAsia"/>
          <w:b/>
          <w:lang w:eastAsia="ko-KR"/>
        </w:rPr>
        <w:t xml:space="preserve"> </w:t>
      </w:r>
    </w:p>
    <w:p w14:paraId="27A9CAE7" w14:textId="05019625" w:rsidR="003177F0" w:rsidRDefault="00FA035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4B28EC03" w:rsidR="0044785F" w:rsidRPr="005159D4" w:rsidRDefault="0044785F" w:rsidP="0044785F">
      <w:pPr>
        <w:rPr>
          <w:rFonts w:eastAsia="MS Mincho"/>
        </w:rPr>
      </w:pPr>
      <w:r>
        <w:rPr>
          <w:rFonts w:eastAsia="맑은 고딕"/>
          <w:iCs/>
        </w:rPr>
        <w:t xml:space="preserve">[1] </w:t>
      </w:r>
      <w:r w:rsidR="00285C20" w:rsidRPr="001141D3">
        <w:rPr>
          <w:rFonts w:eastAsia="맑은 고딕"/>
          <w:iCs/>
        </w:rPr>
        <w:t>RP-</w:t>
      </w:r>
      <w:r w:rsidR="00E32DE3" w:rsidRPr="005159D4">
        <w:rPr>
          <w:rFonts w:eastAsia="MS Mincho"/>
        </w:rPr>
        <w:t>20</w:t>
      </w:r>
      <w:r w:rsidR="00FA0352">
        <w:rPr>
          <w:rFonts w:eastAsia="MS Mincho"/>
        </w:rPr>
        <w:t>1385</w:t>
      </w:r>
      <w:r w:rsidR="00285C20" w:rsidRPr="005159D4">
        <w:rPr>
          <w:rFonts w:eastAsia="MS Mincho"/>
        </w:rPr>
        <w:t xml:space="preserve">, </w:t>
      </w:r>
      <w:r w:rsidR="00E32DE3" w:rsidRPr="005159D4">
        <w:rPr>
          <w:rFonts w:eastAsia="MS Mincho"/>
        </w:rPr>
        <w:t xml:space="preserve">WID revision: NR </w:t>
      </w:r>
      <w:proofErr w:type="spellStart"/>
      <w:r w:rsidR="00E32DE3" w:rsidRPr="005159D4">
        <w:rPr>
          <w:rFonts w:eastAsia="MS Mincho"/>
        </w:rPr>
        <w:t>sidelink</w:t>
      </w:r>
      <w:proofErr w:type="spellEnd"/>
      <w:r w:rsidR="00E32DE3" w:rsidRPr="005159D4">
        <w:rPr>
          <w:rFonts w:eastAsia="MS Mincho"/>
        </w:rPr>
        <w:t xml:space="preserve"> enhancement </w:t>
      </w:r>
    </w:p>
    <w:p w14:paraId="7180CE68" w14:textId="22E2A7B1" w:rsidR="009409A7" w:rsidRPr="0093327C" w:rsidRDefault="00280A60" w:rsidP="003E2A41">
      <w:pPr>
        <w:rPr>
          <w:rFonts w:eastAsia="맑은 고딕"/>
          <w:iCs/>
        </w:rPr>
      </w:pPr>
      <w:r>
        <w:rPr>
          <w:rFonts w:hint="eastAsia"/>
          <w:lang w:eastAsia="ko-KR"/>
        </w:rPr>
        <w:t xml:space="preserve">[2] </w:t>
      </w:r>
      <w:r w:rsidR="003E2A41">
        <w:rPr>
          <w:rFonts w:eastAsia="맑은 고딕"/>
          <w:iCs/>
        </w:rPr>
        <w:t>3GPP TSG-RAN WG2 Meeting #97</w:t>
      </w:r>
    </w:p>
    <w:p w14:paraId="6625FE30" w14:textId="19D90E58" w:rsidR="00006764" w:rsidRPr="003E2A41" w:rsidRDefault="00006764">
      <w:pPr>
        <w:rPr>
          <w:lang w:eastAsia="ko-KR"/>
        </w:rPr>
      </w:pPr>
    </w:p>
    <w:sectPr w:rsidR="00006764" w:rsidRPr="003E2A41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7929C" w14:textId="77777777" w:rsidR="00D126B8" w:rsidRDefault="00D126B8">
      <w:pPr>
        <w:pStyle w:val="1"/>
      </w:pPr>
      <w:r>
        <w:separator/>
      </w:r>
    </w:p>
  </w:endnote>
  <w:endnote w:type="continuationSeparator" w:id="0">
    <w:p w14:paraId="25B15F13" w14:textId="77777777" w:rsidR="00D126B8" w:rsidRDefault="00D126B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A2A79" w:rsidRDefault="00BA2A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4087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A2A79" w:rsidRDefault="00BA2A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D8543" w14:textId="77777777" w:rsidR="00D126B8" w:rsidRDefault="00D126B8">
      <w:pPr>
        <w:pStyle w:val="1"/>
      </w:pPr>
      <w:r>
        <w:separator/>
      </w:r>
    </w:p>
  </w:footnote>
  <w:footnote w:type="continuationSeparator" w:id="0">
    <w:p w14:paraId="446977D8" w14:textId="77777777" w:rsidR="00D126B8" w:rsidRDefault="00D126B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8C47F94"/>
    <w:multiLevelType w:val="hybridMultilevel"/>
    <w:tmpl w:val="3190D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54F132C"/>
    <w:multiLevelType w:val="hybridMultilevel"/>
    <w:tmpl w:val="70D40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6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21"/>
  </w:num>
  <w:num w:numId="4">
    <w:abstractNumId w:val="35"/>
  </w:num>
  <w:num w:numId="5">
    <w:abstractNumId w:val="22"/>
  </w:num>
  <w:num w:numId="6">
    <w:abstractNumId w:val="34"/>
  </w:num>
  <w:num w:numId="7">
    <w:abstractNumId w:val="18"/>
  </w:num>
  <w:num w:numId="8">
    <w:abstractNumId w:val="29"/>
  </w:num>
  <w:num w:numId="9">
    <w:abstractNumId w:val="10"/>
  </w:num>
  <w:num w:numId="10">
    <w:abstractNumId w:val="4"/>
  </w:num>
  <w:num w:numId="11">
    <w:abstractNumId w:val="14"/>
  </w:num>
  <w:num w:numId="12">
    <w:abstractNumId w:val="19"/>
  </w:num>
  <w:num w:numId="13">
    <w:abstractNumId w:val="25"/>
  </w:num>
  <w:num w:numId="14">
    <w:abstractNumId w:val="26"/>
  </w:num>
  <w:num w:numId="15">
    <w:abstractNumId w:val="23"/>
  </w:num>
  <w:num w:numId="16">
    <w:abstractNumId w:val="17"/>
  </w:num>
  <w:num w:numId="17">
    <w:abstractNumId w:val="31"/>
  </w:num>
  <w:num w:numId="18">
    <w:abstractNumId w:val="7"/>
  </w:num>
  <w:num w:numId="19">
    <w:abstractNumId w:val="28"/>
  </w:num>
  <w:num w:numId="20">
    <w:abstractNumId w:val="16"/>
  </w:num>
  <w:num w:numId="21">
    <w:abstractNumId w:val="0"/>
  </w:num>
  <w:num w:numId="22">
    <w:abstractNumId w:val="12"/>
  </w:num>
  <w:num w:numId="23">
    <w:abstractNumId w:val="6"/>
  </w:num>
  <w:num w:numId="24">
    <w:abstractNumId w:val="24"/>
  </w:num>
  <w:num w:numId="25">
    <w:abstractNumId w:val="2"/>
  </w:num>
  <w:num w:numId="26">
    <w:abstractNumId w:val="9"/>
  </w:num>
  <w:num w:numId="27">
    <w:abstractNumId w:val="27"/>
  </w:num>
  <w:num w:numId="28">
    <w:abstractNumId w:val="30"/>
  </w:num>
  <w:num w:numId="29">
    <w:abstractNumId w:val="33"/>
    <w:lvlOverride w:ilvl="0">
      <w:startOverride w:val="1"/>
    </w:lvlOverride>
  </w:num>
  <w:num w:numId="30">
    <w:abstractNumId w:val="33"/>
    <w:lvlOverride w:ilvl="0"/>
    <w:lvlOverride w:ilvl="1">
      <w:startOverride w:val="1"/>
    </w:lvlOverride>
  </w:num>
  <w:num w:numId="31">
    <w:abstractNumId w:val="11"/>
    <w:lvlOverride w:ilvl="0">
      <w:startOverride w:val="1"/>
    </w:lvlOverride>
  </w:num>
  <w:num w:numId="32">
    <w:abstractNumId w:val="11"/>
    <w:lvlOverride w:ilvl="0"/>
    <w:lvlOverride w:ilvl="1">
      <w:startOverride w:val="1"/>
    </w:lvlOverride>
  </w:num>
  <w:num w:numId="33">
    <w:abstractNumId w:val="32"/>
  </w:num>
  <w:num w:numId="34">
    <w:abstractNumId w:val="5"/>
  </w:num>
  <w:num w:numId="35">
    <w:abstractNumId w:val="13"/>
  </w:num>
  <w:num w:numId="36">
    <w:abstractNumId w:val="15"/>
  </w:num>
  <w:num w:numId="37">
    <w:abstractNumId w:val="8"/>
  </w:num>
  <w:num w:numId="3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30E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38E5"/>
    <w:rsid w:val="00154078"/>
    <w:rsid w:val="00154FB0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055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873FC"/>
    <w:rsid w:val="00190A87"/>
    <w:rsid w:val="00191836"/>
    <w:rsid w:val="0019194A"/>
    <w:rsid w:val="00191F76"/>
    <w:rsid w:val="001922FF"/>
    <w:rsid w:val="001923EA"/>
    <w:rsid w:val="00192CEB"/>
    <w:rsid w:val="00192E59"/>
    <w:rsid w:val="00192EB2"/>
    <w:rsid w:val="00192FE3"/>
    <w:rsid w:val="001931CB"/>
    <w:rsid w:val="00193A6E"/>
    <w:rsid w:val="00193C48"/>
    <w:rsid w:val="00193E42"/>
    <w:rsid w:val="00194731"/>
    <w:rsid w:val="001951C2"/>
    <w:rsid w:val="0019538A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496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5FC"/>
    <w:rsid w:val="001C271D"/>
    <w:rsid w:val="001C271E"/>
    <w:rsid w:val="001C29D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593C"/>
    <w:rsid w:val="001E6355"/>
    <w:rsid w:val="001E6666"/>
    <w:rsid w:val="001E69CE"/>
    <w:rsid w:val="001E72C5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E65"/>
    <w:rsid w:val="00202FD8"/>
    <w:rsid w:val="0020339E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A77"/>
    <w:rsid w:val="00246C12"/>
    <w:rsid w:val="00246E73"/>
    <w:rsid w:val="00247A47"/>
    <w:rsid w:val="00247D80"/>
    <w:rsid w:val="0025023B"/>
    <w:rsid w:val="0025027E"/>
    <w:rsid w:val="0025065C"/>
    <w:rsid w:val="00250A72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9B2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0A60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973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A27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8E0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9F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AD8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86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350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6933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989"/>
    <w:rsid w:val="00390EC2"/>
    <w:rsid w:val="003911C7"/>
    <w:rsid w:val="003911FB"/>
    <w:rsid w:val="003915E0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2E6C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33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2A41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0EF7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BD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DE4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3B6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39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5F7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0F2"/>
    <w:rsid w:val="00500817"/>
    <w:rsid w:val="005013A7"/>
    <w:rsid w:val="00501554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4B2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75"/>
    <w:rsid w:val="005D68EA"/>
    <w:rsid w:val="005D6903"/>
    <w:rsid w:val="005D7446"/>
    <w:rsid w:val="005D76AD"/>
    <w:rsid w:val="005D77A9"/>
    <w:rsid w:val="005D79BB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304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87E61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7063"/>
    <w:rsid w:val="006B779B"/>
    <w:rsid w:val="006B7BF7"/>
    <w:rsid w:val="006C03C9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BC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89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17CAD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D51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84E"/>
    <w:rsid w:val="007A3EA1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3A46"/>
    <w:rsid w:val="007C484A"/>
    <w:rsid w:val="007C5949"/>
    <w:rsid w:val="007C5A51"/>
    <w:rsid w:val="007C62CC"/>
    <w:rsid w:val="007C6730"/>
    <w:rsid w:val="007C75D7"/>
    <w:rsid w:val="007C7AB3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0CC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1DAC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779C3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BD6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D19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27C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BD1"/>
    <w:rsid w:val="00936F44"/>
    <w:rsid w:val="0093700A"/>
    <w:rsid w:val="009374F2"/>
    <w:rsid w:val="0093796C"/>
    <w:rsid w:val="00937D3F"/>
    <w:rsid w:val="00937DBB"/>
    <w:rsid w:val="009409A7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2A4E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4BA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BA1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1965"/>
    <w:rsid w:val="00AB1AEB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3A6D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2A79"/>
    <w:rsid w:val="00BA3003"/>
    <w:rsid w:val="00BA4038"/>
    <w:rsid w:val="00BA457F"/>
    <w:rsid w:val="00BA4805"/>
    <w:rsid w:val="00BA48A6"/>
    <w:rsid w:val="00BA50FA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1528"/>
    <w:rsid w:val="00BC1902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81A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087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715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B2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1FA2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6B8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78B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1C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477C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5BB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9B3"/>
    <w:rsid w:val="00DE6DAF"/>
    <w:rsid w:val="00DE6F02"/>
    <w:rsid w:val="00DE7F4F"/>
    <w:rsid w:val="00DF02C7"/>
    <w:rsid w:val="00DF053D"/>
    <w:rsid w:val="00DF089A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0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D6F"/>
    <w:rsid w:val="00E342A8"/>
    <w:rsid w:val="00E346FF"/>
    <w:rsid w:val="00E34CF6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0838"/>
    <w:rsid w:val="00EA1212"/>
    <w:rsid w:val="00EA124A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A36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58E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0E72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352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708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A8D30-BE05-48BC-A466-08D895B4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15</TotalTime>
  <Pages>4</Pages>
  <Words>1939</Words>
  <Characters>7989</Characters>
  <Application>Microsoft Office Word</Application>
  <DocSecurity>0</DocSecurity>
  <Lines>210</Lines>
  <Paragraphs>95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5</cp:revision>
  <cp:lastPrinted>2014-08-09T03:01:00Z</cp:lastPrinted>
  <dcterms:created xsi:type="dcterms:W3CDTF">2020-10-23T05:18:00Z</dcterms:created>
  <dcterms:modified xsi:type="dcterms:W3CDTF">2020-10-23T06:29:00Z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